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38" w:rsidRPr="00644E9B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4E9B">
        <w:rPr>
          <w:rFonts w:ascii="Times New Roman" w:hAnsi="Times New Roman" w:cs="Times New Roman"/>
          <w:sz w:val="24"/>
          <w:szCs w:val="24"/>
          <w:u w:val="single"/>
        </w:rPr>
        <w:t>Henry COBB (COOB)</w:t>
      </w:r>
      <w:r w:rsidRPr="00644E9B">
        <w:rPr>
          <w:rFonts w:ascii="Times New Roman" w:hAnsi="Times New Roman" w:cs="Times New Roman"/>
          <w:sz w:val="24"/>
          <w:szCs w:val="24"/>
        </w:rPr>
        <w:t xml:space="preserve">     (fl.1503)</w:t>
      </w:r>
    </w:p>
    <w:p w:rsidR="00437E38" w:rsidRPr="00644E9B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4E9B">
        <w:rPr>
          <w:rFonts w:ascii="Times New Roman" w:hAnsi="Times New Roman" w:cs="Times New Roman"/>
          <w:sz w:val="24"/>
          <w:szCs w:val="24"/>
        </w:rPr>
        <w:t>of Ellingham, Norfolk.</w:t>
      </w:r>
    </w:p>
    <w:p w:rsidR="00437E38" w:rsidRPr="00644E9B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7E38" w:rsidRPr="00644E9B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7E38" w:rsidRPr="00644E9B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4E9B">
        <w:rPr>
          <w:rFonts w:ascii="Times New Roman" w:hAnsi="Times New Roman" w:cs="Times New Roman"/>
          <w:sz w:val="24"/>
          <w:szCs w:val="24"/>
        </w:rPr>
        <w:tab/>
        <w:t>1503</w:t>
      </w:r>
      <w:r w:rsidRPr="00644E9B">
        <w:rPr>
          <w:rFonts w:ascii="Times New Roman" w:hAnsi="Times New Roman" w:cs="Times New Roman"/>
          <w:sz w:val="24"/>
          <w:szCs w:val="24"/>
        </w:rPr>
        <w:tab/>
        <w:t>He made his Will</w:t>
      </w:r>
    </w:p>
    <w:p w:rsidR="00437E38" w:rsidRPr="00644E9B" w:rsidRDefault="00437E38" w:rsidP="00437E3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644E9B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644E9B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644E9B">
        <w:rPr>
          <w:rFonts w:ascii="Times New Roman" w:hAnsi="Times New Roman" w:cs="Times New Roman"/>
          <w:sz w:val="24"/>
          <w:szCs w:val="24"/>
        </w:rPr>
        <w:t xml:space="preserve">  Cat. Ref. NCC will register, Popy 248)</w:t>
      </w:r>
    </w:p>
    <w:p w:rsidR="00437E38" w:rsidRPr="00644E9B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7E38" w:rsidRPr="00644E9B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437E38" w:rsidP="00437E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44E9B">
        <w:rPr>
          <w:rFonts w:ascii="Times New Roman" w:hAnsi="Times New Roman" w:cs="Times New Roman"/>
          <w:sz w:val="24"/>
          <w:szCs w:val="24"/>
        </w:rPr>
        <w:t>13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E38" w:rsidRDefault="00437E38" w:rsidP="00564E3C">
      <w:pPr>
        <w:spacing w:after="0" w:line="240" w:lineRule="auto"/>
      </w:pPr>
      <w:r>
        <w:separator/>
      </w:r>
    </w:p>
  </w:endnote>
  <w:endnote w:type="continuationSeparator" w:id="0">
    <w:p w:rsidR="00437E38" w:rsidRDefault="00437E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37E38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E38" w:rsidRDefault="00437E38" w:rsidP="00564E3C">
      <w:pPr>
        <w:spacing w:after="0" w:line="240" w:lineRule="auto"/>
      </w:pPr>
      <w:r>
        <w:separator/>
      </w:r>
    </w:p>
  </w:footnote>
  <w:footnote w:type="continuationSeparator" w:id="0">
    <w:p w:rsidR="00437E38" w:rsidRDefault="00437E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38"/>
    <w:rsid w:val="00372DC6"/>
    <w:rsid w:val="00437E38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7F32AE-2B87-41F2-A08B-DA52ECB4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437E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2016-01-11T21:34:00Z</dcterms:created>
  <dcterms:modified xsi:type="dcterms:W3CDTF">2016-01-11T21:35:00Z</dcterms:modified>
</cp:coreProperties>
</file>